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C28" w:rsidRDefault="00043C28" w:rsidP="00043C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FERRERS</w:t>
      </w:r>
      <w:r>
        <w:rPr>
          <w:rFonts w:ascii="Times New Roman" w:hAnsi="Times New Roman" w:cs="Times New Roman"/>
          <w:sz w:val="24"/>
          <w:szCs w:val="24"/>
        </w:rPr>
        <w:t xml:space="preserve">     (fl.1417)</w:t>
      </w:r>
    </w:p>
    <w:p w:rsidR="00043C28" w:rsidRDefault="00043C28" w:rsidP="00043C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3C28" w:rsidRDefault="00043C28" w:rsidP="00043C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3C28" w:rsidRDefault="00043C28" w:rsidP="00043C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John(q.v.).    (“Exeter Freemen” p.42)</w:t>
      </w:r>
    </w:p>
    <w:p w:rsidR="00043C28" w:rsidRDefault="00043C28" w:rsidP="00043C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3C28" w:rsidRDefault="00043C28" w:rsidP="00043C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3C28" w:rsidRDefault="00043C28" w:rsidP="00043C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Apr.1417</w:t>
      </w:r>
      <w:r>
        <w:rPr>
          <w:rFonts w:ascii="Times New Roman" w:hAnsi="Times New Roman" w:cs="Times New Roman"/>
          <w:sz w:val="24"/>
          <w:szCs w:val="24"/>
        </w:rPr>
        <w:tab/>
        <w:t>He became a Freeman of Exeter at the insistence of the whole community.</w:t>
      </w:r>
    </w:p>
    <w:p w:rsidR="00043C28" w:rsidRDefault="00043C28" w:rsidP="00043C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:rsidR="00043C28" w:rsidRDefault="00043C28" w:rsidP="00043C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3C28" w:rsidRDefault="00043C28" w:rsidP="00043C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3C28" w:rsidRDefault="00043C28" w:rsidP="00043C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C28" w:rsidRDefault="00043C28" w:rsidP="00564E3C">
      <w:pPr>
        <w:spacing w:after="0" w:line="240" w:lineRule="auto"/>
      </w:pPr>
      <w:r>
        <w:separator/>
      </w:r>
    </w:p>
  </w:endnote>
  <w:endnote w:type="continuationSeparator" w:id="0">
    <w:p w:rsidR="00043C28" w:rsidRDefault="00043C2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43C28">
      <w:rPr>
        <w:rFonts w:ascii="Times New Roman" w:hAnsi="Times New Roman" w:cs="Times New Roman"/>
        <w:noProof/>
        <w:sz w:val="24"/>
        <w:szCs w:val="24"/>
      </w:rPr>
      <w:t>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C28" w:rsidRDefault="00043C28" w:rsidP="00564E3C">
      <w:pPr>
        <w:spacing w:after="0" w:line="240" w:lineRule="auto"/>
      </w:pPr>
      <w:r>
        <w:separator/>
      </w:r>
    </w:p>
  </w:footnote>
  <w:footnote w:type="continuationSeparator" w:id="0">
    <w:p w:rsidR="00043C28" w:rsidRDefault="00043C2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C28"/>
    <w:rsid w:val="00043C28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D19C7E-E625-4EAE-A4F8-5F067FF4F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2015-11-03T19:34:00Z</dcterms:created>
  <dcterms:modified xsi:type="dcterms:W3CDTF">2015-11-03T19:35:00Z</dcterms:modified>
</cp:coreProperties>
</file>